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8418B" w14:textId="77777777" w:rsidR="005907CB" w:rsidRPr="008642EC" w:rsidRDefault="005907CB" w:rsidP="005907CB">
      <w:pPr>
        <w:pStyle w:val="BasicParagraph"/>
        <w:suppressAutoHyphens/>
        <w:spacing w:line="240" w:lineRule="auto"/>
        <w:rPr>
          <w:rFonts w:ascii="Times New Roman" w:hAnsi="Times New Roman" w:cs="Times New Roman"/>
          <w:bCs/>
          <w:color w:val="000000" w:themeColor="text1"/>
          <w:szCs w:val="21"/>
        </w:rPr>
      </w:pPr>
      <w:bookmarkStart w:id="0" w:name="_Hlk139637338"/>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1D72F8A" w14:textId="77777777" w:rsidR="005907CB" w:rsidRDefault="005907CB" w:rsidP="005907CB">
      <w:pPr>
        <w:pStyle w:val="BasicParagraph"/>
        <w:suppressAutoHyphens/>
        <w:spacing w:line="240" w:lineRule="auto"/>
        <w:rPr>
          <w:rFonts w:ascii="Times New Roman" w:hAnsi="Times New Roman" w:cs="Times New Roman"/>
          <w:b/>
          <w:bCs/>
          <w:color w:val="000000" w:themeColor="text1"/>
          <w:sz w:val="21"/>
          <w:szCs w:val="21"/>
        </w:rPr>
      </w:pPr>
    </w:p>
    <w:p w14:paraId="27479AE5" w14:textId="77777777" w:rsidR="005907CB" w:rsidRPr="00582653" w:rsidRDefault="005907CB" w:rsidP="005907C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10DFAC1" w14:textId="77777777" w:rsidR="005907CB" w:rsidRDefault="005907CB" w:rsidP="005907C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05978BF" w14:textId="77777777" w:rsidR="005907CB" w:rsidRDefault="005907CB" w:rsidP="005907CB">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37A032D" w14:textId="77777777" w:rsidR="005907CB" w:rsidRPr="00582653" w:rsidRDefault="005907CB" w:rsidP="005907CB">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01C5EF7" wp14:editId="2B73E59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AD8C37F" w14:textId="6C6EAD4A" w:rsidR="005907CB" w:rsidRDefault="005907CB" w:rsidP="005907C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Financial goal evaluation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8D09310" w14:textId="77777777" w:rsidR="005907CB" w:rsidRDefault="005907CB" w:rsidP="005907CB">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4A6A1EF" w14:textId="77777777" w:rsidR="005907CB" w:rsidRPr="00582653" w:rsidRDefault="005907CB" w:rsidP="005907C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79F0E7C" w14:textId="77777777" w:rsidR="005907CB" w:rsidRPr="00582653" w:rsidRDefault="005907CB" w:rsidP="005907C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BFBA1E2" w14:textId="77777777" w:rsidR="005907CB" w:rsidRPr="008642EC" w:rsidRDefault="005907CB" w:rsidP="005907C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F7E383C" w14:textId="77777777" w:rsidR="005907CB" w:rsidRPr="008642EC" w:rsidRDefault="005907CB" w:rsidP="005907C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8404D88" w14:textId="77777777" w:rsidR="005907CB" w:rsidRPr="00582653" w:rsidRDefault="005907CB" w:rsidP="005907C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5EB3E70" w14:textId="77777777" w:rsidR="005907CB" w:rsidRPr="008642EC" w:rsidRDefault="005907CB" w:rsidP="005907C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CC714F9" w14:textId="77777777" w:rsidR="005907CB" w:rsidRPr="008642EC" w:rsidRDefault="005907CB" w:rsidP="005907C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C7C5679" w14:textId="77777777" w:rsidR="005907CB" w:rsidRPr="00582653" w:rsidRDefault="005907CB" w:rsidP="005907CB">
      <w:pPr>
        <w:pStyle w:val="BasicParagraph"/>
        <w:suppressAutoHyphens/>
        <w:spacing w:line="240" w:lineRule="auto"/>
        <w:rPr>
          <w:rFonts w:ascii="Times New Roman" w:hAnsi="Times New Roman" w:cs="Times New Roman"/>
          <w:color w:val="000000" w:themeColor="text1"/>
          <w:sz w:val="21"/>
          <w:szCs w:val="21"/>
        </w:rPr>
      </w:pPr>
    </w:p>
    <w:p w14:paraId="690E1468" w14:textId="77777777" w:rsidR="005907CB" w:rsidRPr="00582653" w:rsidRDefault="005907CB" w:rsidP="005907C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C31B950" w14:textId="77777777" w:rsidR="005907CB" w:rsidRDefault="005907CB" w:rsidP="005907C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A9F229A" w14:textId="77777777" w:rsidR="005907CB" w:rsidRDefault="005907CB" w:rsidP="005907CB">
      <w:pPr>
        <w:pStyle w:val="BasicParagraph"/>
        <w:suppressAutoHyphens/>
        <w:spacing w:line="240" w:lineRule="auto"/>
        <w:ind w:left="720"/>
        <w:rPr>
          <w:rFonts w:ascii="Times New Roman" w:hAnsi="Times New Roman" w:cs="Times New Roman"/>
          <w:color w:val="000000" w:themeColor="text1"/>
          <w:sz w:val="21"/>
          <w:szCs w:val="21"/>
        </w:rPr>
      </w:pPr>
    </w:p>
    <w:p w14:paraId="45FF6767" w14:textId="77777777" w:rsidR="005907CB" w:rsidRDefault="005907CB" w:rsidP="005907C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22EC530" w14:textId="77777777" w:rsidR="005907CB" w:rsidRDefault="005907CB" w:rsidP="005907CB">
      <w:pPr>
        <w:pStyle w:val="BasicParagraph"/>
        <w:suppressAutoHyphens/>
        <w:spacing w:line="240" w:lineRule="auto"/>
        <w:ind w:left="1440"/>
        <w:rPr>
          <w:rFonts w:ascii="Times New Roman" w:hAnsi="Times New Roman" w:cs="Times New Roman"/>
          <w:color w:val="000000" w:themeColor="text1"/>
          <w:sz w:val="21"/>
          <w:szCs w:val="21"/>
        </w:rPr>
      </w:pPr>
    </w:p>
    <w:p w14:paraId="074FBC6D" w14:textId="77777777" w:rsidR="005907CB" w:rsidRDefault="005907CB" w:rsidP="005907C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8FC49FD" w14:textId="77777777" w:rsidR="005907CB" w:rsidRDefault="005907CB" w:rsidP="005907CB">
      <w:pPr>
        <w:pStyle w:val="BasicParagraph"/>
        <w:suppressAutoHyphens/>
        <w:spacing w:line="240" w:lineRule="auto"/>
        <w:ind w:left="1440"/>
        <w:rPr>
          <w:rFonts w:ascii="Times New Roman" w:hAnsi="Times New Roman" w:cs="Times New Roman"/>
          <w:color w:val="000000" w:themeColor="text1"/>
          <w:sz w:val="21"/>
          <w:szCs w:val="21"/>
        </w:rPr>
      </w:pPr>
    </w:p>
    <w:p w14:paraId="21AF1EB7" w14:textId="77777777" w:rsidR="005907CB" w:rsidRDefault="005907CB" w:rsidP="005907CB">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9E74BC1" w14:textId="77777777" w:rsidR="005907CB" w:rsidRDefault="005907CB">
      <w:pPr>
        <w:spacing w:before="0" w:after="160" w:line="259" w:lineRule="auto"/>
      </w:pPr>
      <w:bookmarkStart w:id="1" w:name="_GoBack"/>
      <w:bookmarkEnd w:id="0"/>
      <w:bookmarkEnd w:id="1"/>
      <w:r>
        <w:br w:type="page"/>
      </w:r>
    </w:p>
    <w:p w14:paraId="10AC09C1" w14:textId="77777777" w:rsidR="00136F03" w:rsidRDefault="00136F03" w:rsidP="00421CB2">
      <w:pPr>
        <w:tabs>
          <w:tab w:val="left" w:pos="1860"/>
        </w:tabs>
      </w:pPr>
    </w:p>
    <w:p w14:paraId="7B37576F" w14:textId="37771CE4" w:rsidR="00136F03" w:rsidRPr="00136F03" w:rsidRDefault="0057475A" w:rsidP="00F73CE9">
      <w:pPr>
        <w:pStyle w:val="Heading1"/>
      </w:pPr>
      <w:r>
        <w:t xml:space="preserve">MPower108 </w:t>
      </w:r>
      <w:r w:rsidR="00136F03" w:rsidRPr="00136F03">
        <w:t>Financial goal evaluation sheet</w:t>
      </w:r>
    </w:p>
    <w:tbl>
      <w:tblPr>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484"/>
        <w:gridCol w:w="875"/>
        <w:gridCol w:w="2676"/>
        <w:gridCol w:w="3981"/>
      </w:tblGrid>
      <w:tr w:rsidR="00136F03" w:rsidRPr="00136F03" w14:paraId="59B3E167" w14:textId="77777777" w:rsidTr="00136F03">
        <w:trPr>
          <w:trHeight w:val="387"/>
        </w:trPr>
        <w:tc>
          <w:tcPr>
            <w:tcW w:w="1308" w:type="pct"/>
            <w:gridSpan w:val="2"/>
            <w:shd w:val="clear" w:color="auto" w:fill="E6EAF6" w:themeFill="background1"/>
          </w:tcPr>
          <w:p w14:paraId="152234C3" w14:textId="77777777" w:rsidR="00136F03" w:rsidRPr="00136F03" w:rsidRDefault="00136F03" w:rsidP="00F73CE9">
            <w:pPr>
              <w:pStyle w:val="TableHeading"/>
              <w:jc w:val="left"/>
            </w:pPr>
            <w:r w:rsidRPr="00136F03">
              <w:t xml:space="preserve">Completed by: </w:t>
            </w:r>
          </w:p>
        </w:tc>
        <w:tc>
          <w:tcPr>
            <w:tcW w:w="3692" w:type="pct"/>
            <w:gridSpan w:val="2"/>
            <w:shd w:val="clear" w:color="auto" w:fill="auto"/>
          </w:tcPr>
          <w:p w14:paraId="5C4EE4FF" w14:textId="77777777" w:rsidR="00136F03" w:rsidRPr="00136F03" w:rsidRDefault="00136F03" w:rsidP="00136F03">
            <w:pPr>
              <w:tabs>
                <w:tab w:val="left" w:pos="1816"/>
              </w:tabs>
            </w:pPr>
          </w:p>
        </w:tc>
      </w:tr>
      <w:tr w:rsidR="00136F03" w:rsidRPr="00136F03" w14:paraId="228529AC" w14:textId="77777777" w:rsidTr="00136F03">
        <w:trPr>
          <w:trHeight w:val="863"/>
        </w:trPr>
        <w:tc>
          <w:tcPr>
            <w:tcW w:w="1308" w:type="pct"/>
            <w:gridSpan w:val="2"/>
            <w:shd w:val="clear" w:color="auto" w:fill="E6EAF6" w:themeFill="background1"/>
          </w:tcPr>
          <w:p w14:paraId="64DB134B" w14:textId="77777777" w:rsidR="00136F03" w:rsidRPr="00136F03" w:rsidRDefault="00136F03" w:rsidP="00F73CE9">
            <w:pPr>
              <w:pStyle w:val="TableHeading"/>
              <w:jc w:val="left"/>
            </w:pPr>
            <w:r w:rsidRPr="00136F03">
              <w:t xml:space="preserve">Operational area: </w:t>
            </w:r>
          </w:p>
        </w:tc>
        <w:tc>
          <w:tcPr>
            <w:tcW w:w="3692" w:type="pct"/>
            <w:gridSpan w:val="2"/>
          </w:tcPr>
          <w:p w14:paraId="43800D25" w14:textId="77777777" w:rsidR="00136F03" w:rsidRPr="00136F03" w:rsidRDefault="00136F03" w:rsidP="00136F03">
            <w:pPr>
              <w:tabs>
                <w:tab w:val="left" w:pos="1816"/>
              </w:tabs>
              <w:rPr>
                <w:bCs/>
              </w:rPr>
            </w:pPr>
          </w:p>
        </w:tc>
      </w:tr>
      <w:tr w:rsidR="00136F03" w:rsidRPr="00136F03" w14:paraId="4D16B1D4" w14:textId="77777777" w:rsidTr="00136F03">
        <w:trPr>
          <w:trHeight w:val="863"/>
        </w:trPr>
        <w:tc>
          <w:tcPr>
            <w:tcW w:w="1308" w:type="pct"/>
            <w:gridSpan w:val="2"/>
            <w:shd w:val="clear" w:color="auto" w:fill="E6EAF6" w:themeFill="background1"/>
            <w:hideMark/>
          </w:tcPr>
          <w:p w14:paraId="699C6E2B" w14:textId="77777777" w:rsidR="00136F03" w:rsidRPr="00136F03" w:rsidRDefault="00136F03" w:rsidP="00F73CE9">
            <w:pPr>
              <w:pStyle w:val="TableHeading"/>
              <w:jc w:val="left"/>
            </w:pPr>
            <w:r w:rsidRPr="00136F03">
              <w:t>Organisational strategic financial objective:</w:t>
            </w:r>
          </w:p>
        </w:tc>
        <w:tc>
          <w:tcPr>
            <w:tcW w:w="3692" w:type="pct"/>
            <w:gridSpan w:val="2"/>
            <w:hideMark/>
          </w:tcPr>
          <w:p w14:paraId="313B5AC9" w14:textId="77777777" w:rsidR="00136F03" w:rsidRPr="00136F03" w:rsidRDefault="00136F03" w:rsidP="00136F03">
            <w:pPr>
              <w:tabs>
                <w:tab w:val="left" w:pos="1816"/>
              </w:tabs>
            </w:pPr>
          </w:p>
        </w:tc>
      </w:tr>
      <w:tr w:rsidR="00136F03" w:rsidRPr="00136F03" w14:paraId="632794E7" w14:textId="77777777" w:rsidTr="00136F03">
        <w:trPr>
          <w:trHeight w:val="674"/>
        </w:trPr>
        <w:tc>
          <w:tcPr>
            <w:tcW w:w="1308" w:type="pct"/>
            <w:gridSpan w:val="2"/>
            <w:shd w:val="clear" w:color="auto" w:fill="E6EAF6" w:themeFill="background1"/>
            <w:hideMark/>
          </w:tcPr>
          <w:p w14:paraId="7AB0DF90" w14:textId="77777777" w:rsidR="00136F03" w:rsidRPr="00136F03" w:rsidRDefault="00136F03" w:rsidP="00F73CE9">
            <w:pPr>
              <w:pStyle w:val="TableHeading"/>
              <w:jc w:val="left"/>
            </w:pPr>
            <w:r w:rsidRPr="00136F03">
              <w:t>Financial goal:</w:t>
            </w:r>
          </w:p>
        </w:tc>
        <w:tc>
          <w:tcPr>
            <w:tcW w:w="3692" w:type="pct"/>
            <w:gridSpan w:val="2"/>
            <w:hideMark/>
          </w:tcPr>
          <w:p w14:paraId="6E7D9770" w14:textId="77777777" w:rsidR="00136F03" w:rsidRPr="00136F03" w:rsidRDefault="00136F03" w:rsidP="00136F03">
            <w:pPr>
              <w:tabs>
                <w:tab w:val="left" w:pos="1816"/>
              </w:tabs>
            </w:pPr>
          </w:p>
        </w:tc>
      </w:tr>
      <w:tr w:rsidR="00136F03" w:rsidRPr="00136F03" w14:paraId="5D915064" w14:textId="77777777" w:rsidTr="00136F03">
        <w:trPr>
          <w:trHeight w:val="674"/>
        </w:trPr>
        <w:tc>
          <w:tcPr>
            <w:tcW w:w="1308" w:type="pct"/>
            <w:gridSpan w:val="2"/>
            <w:shd w:val="clear" w:color="auto" w:fill="E6EAF6" w:themeFill="background1"/>
          </w:tcPr>
          <w:p w14:paraId="00884D72" w14:textId="77777777" w:rsidR="00136F03" w:rsidRPr="00136F03" w:rsidRDefault="00136F03" w:rsidP="00F73CE9">
            <w:pPr>
              <w:pStyle w:val="TableHeading"/>
              <w:jc w:val="left"/>
            </w:pPr>
            <w:r w:rsidRPr="00136F03">
              <w:t>Team goal:</w:t>
            </w:r>
          </w:p>
        </w:tc>
        <w:tc>
          <w:tcPr>
            <w:tcW w:w="3692" w:type="pct"/>
            <w:gridSpan w:val="2"/>
          </w:tcPr>
          <w:p w14:paraId="080FB4A2" w14:textId="77777777" w:rsidR="00136F03" w:rsidRPr="00136F03" w:rsidRDefault="00136F03" w:rsidP="00136F03">
            <w:pPr>
              <w:tabs>
                <w:tab w:val="left" w:pos="1816"/>
              </w:tabs>
            </w:pPr>
          </w:p>
        </w:tc>
      </w:tr>
      <w:tr w:rsidR="00136F03" w:rsidRPr="00136F03" w14:paraId="07B884D3" w14:textId="77777777" w:rsidTr="00136F03">
        <w:trPr>
          <w:trHeight w:val="575"/>
        </w:trPr>
        <w:tc>
          <w:tcPr>
            <w:tcW w:w="823" w:type="pct"/>
            <w:shd w:val="clear" w:color="auto" w:fill="E6EAF6" w:themeFill="background1"/>
            <w:hideMark/>
          </w:tcPr>
          <w:p w14:paraId="2AC5F1BF" w14:textId="77777777" w:rsidR="00136F03" w:rsidRPr="00136F03" w:rsidRDefault="00136F03" w:rsidP="00136F03">
            <w:pPr>
              <w:pStyle w:val="TableHeading"/>
            </w:pPr>
            <w:r w:rsidRPr="00136F03">
              <w:t>Date</w:t>
            </w:r>
          </w:p>
        </w:tc>
        <w:tc>
          <w:tcPr>
            <w:tcW w:w="1969" w:type="pct"/>
            <w:gridSpan w:val="2"/>
            <w:shd w:val="clear" w:color="auto" w:fill="E6EAF6" w:themeFill="background1"/>
          </w:tcPr>
          <w:p w14:paraId="06D7ED47" w14:textId="77777777" w:rsidR="00136F03" w:rsidRPr="00136F03" w:rsidRDefault="00136F03" w:rsidP="00136F03">
            <w:pPr>
              <w:pStyle w:val="TableHeading"/>
            </w:pPr>
            <w:r w:rsidRPr="00136F03">
              <w:t xml:space="preserve">Outcome </w:t>
            </w:r>
          </w:p>
        </w:tc>
        <w:tc>
          <w:tcPr>
            <w:tcW w:w="2208" w:type="pct"/>
            <w:shd w:val="clear" w:color="auto" w:fill="E6EAF6" w:themeFill="background1"/>
          </w:tcPr>
          <w:p w14:paraId="24B67BCF" w14:textId="77777777" w:rsidR="00136F03" w:rsidRPr="00136F03" w:rsidRDefault="00136F03" w:rsidP="00136F03">
            <w:pPr>
              <w:pStyle w:val="TableHeading"/>
            </w:pPr>
            <w:r w:rsidRPr="00136F03">
              <w:t xml:space="preserve">Evaluation </w:t>
            </w:r>
          </w:p>
        </w:tc>
      </w:tr>
      <w:tr w:rsidR="00136F03" w:rsidRPr="00136F03" w14:paraId="361ED07A" w14:textId="77777777" w:rsidTr="00136F03">
        <w:trPr>
          <w:trHeight w:val="853"/>
        </w:trPr>
        <w:tc>
          <w:tcPr>
            <w:tcW w:w="823" w:type="pct"/>
            <w:vMerge w:val="restart"/>
          </w:tcPr>
          <w:p w14:paraId="4CCC5736" w14:textId="77777777" w:rsidR="00136F03" w:rsidRPr="00136F03" w:rsidRDefault="00136F03" w:rsidP="00136F03">
            <w:pPr>
              <w:tabs>
                <w:tab w:val="left" w:pos="1816"/>
              </w:tabs>
            </w:pPr>
          </w:p>
        </w:tc>
        <w:tc>
          <w:tcPr>
            <w:tcW w:w="1969" w:type="pct"/>
            <w:gridSpan w:val="2"/>
            <w:vMerge w:val="restart"/>
          </w:tcPr>
          <w:p w14:paraId="563A942C" w14:textId="77777777" w:rsidR="00136F03" w:rsidRPr="00136F03" w:rsidRDefault="00136F03" w:rsidP="00136F03">
            <w:pPr>
              <w:tabs>
                <w:tab w:val="left" w:pos="1816"/>
              </w:tabs>
              <w:rPr>
                <w:b/>
                <w:bCs/>
              </w:rPr>
            </w:pPr>
          </w:p>
        </w:tc>
        <w:tc>
          <w:tcPr>
            <w:tcW w:w="2208" w:type="pct"/>
            <w:hideMark/>
          </w:tcPr>
          <w:p w14:paraId="205348DC" w14:textId="77777777" w:rsidR="00136F03" w:rsidRPr="00136F03" w:rsidRDefault="00136F03" w:rsidP="00136F03">
            <w:pPr>
              <w:rPr>
                <w:b/>
              </w:rPr>
            </w:pPr>
            <w:r w:rsidRPr="00136F03">
              <w:rPr>
                <w:b/>
              </w:rPr>
              <w:t>Financial goal</w:t>
            </w:r>
          </w:p>
        </w:tc>
      </w:tr>
      <w:tr w:rsidR="00136F03" w:rsidRPr="00136F03" w14:paraId="63CC1F94" w14:textId="77777777" w:rsidTr="00136F03">
        <w:trPr>
          <w:trHeight w:val="852"/>
        </w:trPr>
        <w:tc>
          <w:tcPr>
            <w:tcW w:w="823" w:type="pct"/>
            <w:vMerge/>
          </w:tcPr>
          <w:p w14:paraId="5730A6C5" w14:textId="77777777" w:rsidR="00136F03" w:rsidRPr="00136F03" w:rsidRDefault="00136F03" w:rsidP="00136F03">
            <w:pPr>
              <w:tabs>
                <w:tab w:val="left" w:pos="1816"/>
              </w:tabs>
            </w:pPr>
          </w:p>
        </w:tc>
        <w:tc>
          <w:tcPr>
            <w:tcW w:w="1969" w:type="pct"/>
            <w:gridSpan w:val="2"/>
            <w:vMerge/>
          </w:tcPr>
          <w:p w14:paraId="007AB43A" w14:textId="77777777" w:rsidR="00136F03" w:rsidRPr="00136F03" w:rsidRDefault="00136F03" w:rsidP="00136F03">
            <w:pPr>
              <w:tabs>
                <w:tab w:val="left" w:pos="1816"/>
              </w:tabs>
              <w:rPr>
                <w:b/>
                <w:bCs/>
              </w:rPr>
            </w:pPr>
          </w:p>
        </w:tc>
        <w:tc>
          <w:tcPr>
            <w:tcW w:w="2208" w:type="pct"/>
          </w:tcPr>
          <w:p w14:paraId="7E60D4AE" w14:textId="77777777" w:rsidR="00136F03" w:rsidRPr="00136F03" w:rsidRDefault="00136F03" w:rsidP="00136F03">
            <w:pPr>
              <w:rPr>
                <w:b/>
              </w:rPr>
            </w:pPr>
            <w:r w:rsidRPr="00136F03">
              <w:rPr>
                <w:b/>
              </w:rPr>
              <w:t>Team goal</w:t>
            </w:r>
          </w:p>
        </w:tc>
      </w:tr>
      <w:tr w:rsidR="00136F03" w:rsidRPr="00136F03" w14:paraId="180304B0" w14:textId="77777777" w:rsidTr="00136F03">
        <w:trPr>
          <w:trHeight w:val="853"/>
        </w:trPr>
        <w:tc>
          <w:tcPr>
            <w:tcW w:w="823" w:type="pct"/>
            <w:vMerge w:val="restart"/>
          </w:tcPr>
          <w:p w14:paraId="28E46CA0" w14:textId="77777777" w:rsidR="00136F03" w:rsidRPr="00136F03" w:rsidRDefault="00136F03" w:rsidP="00136F03">
            <w:pPr>
              <w:tabs>
                <w:tab w:val="left" w:pos="1816"/>
              </w:tabs>
            </w:pPr>
          </w:p>
        </w:tc>
        <w:tc>
          <w:tcPr>
            <w:tcW w:w="1969" w:type="pct"/>
            <w:gridSpan w:val="2"/>
            <w:vMerge w:val="restart"/>
          </w:tcPr>
          <w:p w14:paraId="5E27F344" w14:textId="77777777" w:rsidR="00136F03" w:rsidRPr="00136F03" w:rsidRDefault="00136F03" w:rsidP="00136F03">
            <w:pPr>
              <w:tabs>
                <w:tab w:val="left" w:pos="1816"/>
              </w:tabs>
              <w:rPr>
                <w:b/>
                <w:bCs/>
              </w:rPr>
            </w:pPr>
          </w:p>
        </w:tc>
        <w:tc>
          <w:tcPr>
            <w:tcW w:w="2208" w:type="pct"/>
            <w:hideMark/>
          </w:tcPr>
          <w:p w14:paraId="3DAC59EF" w14:textId="77777777" w:rsidR="00136F03" w:rsidRPr="00136F03" w:rsidRDefault="00136F03" w:rsidP="00136F03">
            <w:pPr>
              <w:rPr>
                <w:b/>
              </w:rPr>
            </w:pPr>
            <w:r w:rsidRPr="00136F03">
              <w:rPr>
                <w:b/>
              </w:rPr>
              <w:t>Financial goal</w:t>
            </w:r>
          </w:p>
        </w:tc>
      </w:tr>
      <w:tr w:rsidR="00136F03" w:rsidRPr="00136F03" w14:paraId="65FCCC35" w14:textId="77777777" w:rsidTr="00136F03">
        <w:trPr>
          <w:trHeight w:val="852"/>
        </w:trPr>
        <w:tc>
          <w:tcPr>
            <w:tcW w:w="823" w:type="pct"/>
            <w:vMerge/>
          </w:tcPr>
          <w:p w14:paraId="46D785C4" w14:textId="77777777" w:rsidR="00136F03" w:rsidRPr="00136F03" w:rsidRDefault="00136F03" w:rsidP="00136F03">
            <w:pPr>
              <w:tabs>
                <w:tab w:val="left" w:pos="1816"/>
              </w:tabs>
            </w:pPr>
          </w:p>
        </w:tc>
        <w:tc>
          <w:tcPr>
            <w:tcW w:w="1969" w:type="pct"/>
            <w:gridSpan w:val="2"/>
            <w:vMerge/>
          </w:tcPr>
          <w:p w14:paraId="55338206" w14:textId="77777777" w:rsidR="00136F03" w:rsidRPr="00136F03" w:rsidRDefault="00136F03" w:rsidP="00136F03">
            <w:pPr>
              <w:tabs>
                <w:tab w:val="left" w:pos="1816"/>
              </w:tabs>
              <w:rPr>
                <w:b/>
                <w:bCs/>
              </w:rPr>
            </w:pPr>
          </w:p>
        </w:tc>
        <w:tc>
          <w:tcPr>
            <w:tcW w:w="2208" w:type="pct"/>
          </w:tcPr>
          <w:p w14:paraId="34100782" w14:textId="77777777" w:rsidR="00136F03" w:rsidRPr="00136F03" w:rsidRDefault="00136F03" w:rsidP="00136F03">
            <w:pPr>
              <w:rPr>
                <w:b/>
              </w:rPr>
            </w:pPr>
            <w:r w:rsidRPr="00136F03">
              <w:rPr>
                <w:b/>
              </w:rPr>
              <w:t>Team goal</w:t>
            </w:r>
          </w:p>
        </w:tc>
      </w:tr>
      <w:tr w:rsidR="00136F03" w:rsidRPr="00136F03" w14:paraId="680F22DE" w14:textId="77777777" w:rsidTr="00136F03">
        <w:trPr>
          <w:trHeight w:val="853"/>
        </w:trPr>
        <w:tc>
          <w:tcPr>
            <w:tcW w:w="823" w:type="pct"/>
            <w:vMerge w:val="restart"/>
          </w:tcPr>
          <w:p w14:paraId="2E33001F" w14:textId="77777777" w:rsidR="00136F03" w:rsidRPr="00136F03" w:rsidRDefault="00136F03" w:rsidP="00136F03">
            <w:pPr>
              <w:tabs>
                <w:tab w:val="left" w:pos="1816"/>
              </w:tabs>
            </w:pPr>
          </w:p>
        </w:tc>
        <w:tc>
          <w:tcPr>
            <w:tcW w:w="1969" w:type="pct"/>
            <w:gridSpan w:val="2"/>
            <w:vMerge w:val="restart"/>
          </w:tcPr>
          <w:p w14:paraId="75986A31" w14:textId="77777777" w:rsidR="00136F03" w:rsidRPr="00136F03" w:rsidRDefault="00136F03" w:rsidP="00136F03">
            <w:pPr>
              <w:tabs>
                <w:tab w:val="left" w:pos="1816"/>
              </w:tabs>
              <w:rPr>
                <w:b/>
                <w:bCs/>
              </w:rPr>
            </w:pPr>
          </w:p>
        </w:tc>
        <w:tc>
          <w:tcPr>
            <w:tcW w:w="2208" w:type="pct"/>
            <w:hideMark/>
          </w:tcPr>
          <w:p w14:paraId="732EDE32" w14:textId="77777777" w:rsidR="00136F03" w:rsidRPr="00136F03" w:rsidRDefault="00136F03" w:rsidP="00136F03">
            <w:pPr>
              <w:rPr>
                <w:b/>
              </w:rPr>
            </w:pPr>
            <w:r w:rsidRPr="00136F03">
              <w:rPr>
                <w:b/>
              </w:rPr>
              <w:t>Financial goal</w:t>
            </w:r>
          </w:p>
        </w:tc>
      </w:tr>
      <w:tr w:rsidR="00136F03" w:rsidRPr="00136F03" w14:paraId="35CE4E44" w14:textId="77777777" w:rsidTr="00136F03">
        <w:trPr>
          <w:trHeight w:val="852"/>
        </w:trPr>
        <w:tc>
          <w:tcPr>
            <w:tcW w:w="823" w:type="pct"/>
            <w:vMerge/>
          </w:tcPr>
          <w:p w14:paraId="27B97E7C" w14:textId="77777777" w:rsidR="00136F03" w:rsidRPr="00136F03" w:rsidRDefault="00136F03" w:rsidP="00136F03">
            <w:pPr>
              <w:tabs>
                <w:tab w:val="left" w:pos="1816"/>
              </w:tabs>
            </w:pPr>
          </w:p>
        </w:tc>
        <w:tc>
          <w:tcPr>
            <w:tcW w:w="1969" w:type="pct"/>
            <w:gridSpan w:val="2"/>
            <w:vMerge/>
          </w:tcPr>
          <w:p w14:paraId="12361ABD" w14:textId="77777777" w:rsidR="00136F03" w:rsidRPr="00136F03" w:rsidRDefault="00136F03" w:rsidP="00136F03">
            <w:pPr>
              <w:tabs>
                <w:tab w:val="left" w:pos="1816"/>
              </w:tabs>
              <w:rPr>
                <w:b/>
                <w:bCs/>
              </w:rPr>
            </w:pPr>
          </w:p>
        </w:tc>
        <w:tc>
          <w:tcPr>
            <w:tcW w:w="2208" w:type="pct"/>
          </w:tcPr>
          <w:p w14:paraId="40AC8746" w14:textId="77777777" w:rsidR="00136F03" w:rsidRPr="00136F03" w:rsidRDefault="00136F03" w:rsidP="00136F03">
            <w:pPr>
              <w:rPr>
                <w:b/>
              </w:rPr>
            </w:pPr>
            <w:r w:rsidRPr="00136F03">
              <w:rPr>
                <w:b/>
              </w:rPr>
              <w:t>Team goal</w:t>
            </w:r>
          </w:p>
        </w:tc>
      </w:tr>
    </w:tbl>
    <w:p w14:paraId="469D4545" w14:textId="77777777" w:rsidR="00136F03" w:rsidRPr="00136F03" w:rsidRDefault="00136F03" w:rsidP="00136F03">
      <w:pPr>
        <w:tabs>
          <w:tab w:val="left" w:pos="1816"/>
        </w:tabs>
        <w:rPr>
          <w:i/>
          <w:iCs/>
        </w:rPr>
      </w:pPr>
    </w:p>
    <w:p w14:paraId="1A77353F" w14:textId="77777777" w:rsidR="00136F03" w:rsidRPr="00136F03" w:rsidRDefault="00136F03" w:rsidP="00136F03">
      <w:pPr>
        <w:tabs>
          <w:tab w:val="left" w:pos="1816"/>
        </w:tabs>
        <w:rPr>
          <w:i/>
          <w:iCs/>
        </w:rPr>
      </w:pPr>
      <w:r w:rsidRPr="00136F03">
        <w:rPr>
          <w:i/>
          <w:iCs/>
        </w:rPr>
        <w:t>*Add more rows as needed*</w:t>
      </w:r>
    </w:p>
    <w:p w14:paraId="6A4268CF" w14:textId="77777777" w:rsidR="00136F03" w:rsidRPr="00136F03" w:rsidRDefault="00136F03" w:rsidP="00136F03">
      <w:pPr>
        <w:tabs>
          <w:tab w:val="left" w:pos="1816"/>
        </w:tabs>
      </w:pPr>
    </w:p>
    <w:p w14:paraId="0B0D0A74" w14:textId="0E56AAE2" w:rsidR="002760A1" w:rsidRPr="00136F03" w:rsidRDefault="002760A1" w:rsidP="00136F03">
      <w:pPr>
        <w:tabs>
          <w:tab w:val="left" w:pos="1816"/>
        </w:tabs>
      </w:pPr>
    </w:p>
    <w:sectPr w:rsidR="002760A1" w:rsidRPr="00136F03" w:rsidSect="005907CB">
      <w:headerReference w:type="default" r:id="rId14"/>
      <w:footerReference w:type="default" r:id="rId15"/>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41C848BA" w:rsidR="00D0119C" w:rsidRDefault="00D0119C" w:rsidP="00402636">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81280"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F5236A" id="Rectangle 4" o:spid="_x0000_s1026" style="position:absolute;margin-left:553.3pt;margin-top:801.75pt;width:604.5pt;height:53.35pt;z-index:-251635200;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136F03">
      <w:rPr>
        <w:color w:val="000000" w:themeColor="text1"/>
        <w:sz w:val="16"/>
        <w:szCs w:val="16"/>
      </w:rPr>
      <w:t>MPower108 Financial goal evaluation template</w:t>
    </w:r>
    <w:r>
      <w:rPr>
        <w:color w:val="000000" w:themeColor="text1"/>
        <w:sz w:val="16"/>
        <w:szCs w:val="16"/>
      </w:rPr>
      <w:tab/>
    </w:r>
    <w:r w:rsidRPr="00512F5A">
      <w:rPr>
        <w:color w:val="000000" w:themeColor="text1"/>
        <w:sz w:val="16"/>
        <w:szCs w:val="16"/>
      </w:rPr>
      <w:t xml:space="preserve">Page </w:t>
    </w:r>
    <w:r w:rsidRPr="005B6F7F">
      <w:rPr>
        <w:b/>
        <w:color w:val="000000" w:themeColor="text1"/>
        <w:sz w:val="16"/>
        <w:szCs w:val="16"/>
      </w:rPr>
      <w:fldChar w:fldCharType="begin"/>
    </w:r>
    <w:r w:rsidRPr="005B6F7F">
      <w:rPr>
        <w:b/>
        <w:color w:val="000000" w:themeColor="text1"/>
        <w:sz w:val="16"/>
        <w:szCs w:val="16"/>
      </w:rPr>
      <w:instrText xml:space="preserve"> PAGE   \* MERGEFORMAT </w:instrText>
    </w:r>
    <w:r w:rsidRPr="005B6F7F">
      <w:rPr>
        <w:b/>
        <w:color w:val="000000" w:themeColor="text1"/>
        <w:sz w:val="16"/>
        <w:szCs w:val="16"/>
      </w:rPr>
      <w:fldChar w:fldCharType="separate"/>
    </w:r>
    <w:r w:rsidRPr="005B6F7F">
      <w:rPr>
        <w:b/>
        <w:color w:val="000000" w:themeColor="text1"/>
        <w:sz w:val="16"/>
        <w:szCs w:val="16"/>
      </w:rPr>
      <w:t>1</w:t>
    </w:r>
    <w:r w:rsidRPr="005B6F7F">
      <w:rPr>
        <w:b/>
        <w:color w:val="000000" w:themeColor="text1"/>
        <w:sz w:val="16"/>
        <w:szCs w:val="16"/>
      </w:rPr>
      <w:fldChar w:fldCharType="end"/>
    </w:r>
    <w:r w:rsidRPr="005B6F7F">
      <w:rPr>
        <w:color w:val="000000" w:themeColor="text1"/>
        <w:sz w:val="16"/>
        <w:szCs w:val="16"/>
      </w:rPr>
      <w:t xml:space="preserve"> of</w:t>
    </w:r>
    <w:r w:rsidRPr="005B6F7F">
      <w:rPr>
        <w:b/>
        <w:color w:val="000000" w:themeColor="text1"/>
        <w:sz w:val="16"/>
        <w:szCs w:val="16"/>
      </w:rPr>
      <w:t xml:space="preserve"> </w:t>
    </w:r>
    <w:r w:rsidRPr="005B6F7F">
      <w:rPr>
        <w:b/>
        <w:color w:val="000000" w:themeColor="text1"/>
        <w:sz w:val="16"/>
        <w:szCs w:val="16"/>
      </w:rPr>
      <w:fldChar w:fldCharType="begin"/>
    </w:r>
    <w:r w:rsidRPr="005B6F7F">
      <w:rPr>
        <w:b/>
        <w:color w:val="000000" w:themeColor="text1"/>
        <w:sz w:val="16"/>
        <w:szCs w:val="16"/>
      </w:rPr>
      <w:instrText xml:space="preserve"> NUMPAGES   \* MERGEFORMAT </w:instrText>
    </w:r>
    <w:r w:rsidRPr="005B6F7F">
      <w:rPr>
        <w:b/>
        <w:color w:val="000000" w:themeColor="text1"/>
        <w:sz w:val="16"/>
        <w:szCs w:val="16"/>
      </w:rPr>
      <w:fldChar w:fldCharType="separate"/>
    </w:r>
    <w:r w:rsidRPr="005B6F7F">
      <w:rPr>
        <w:b/>
        <w:color w:val="000000" w:themeColor="text1"/>
        <w:sz w:val="16"/>
        <w:szCs w:val="16"/>
      </w:rPr>
      <w:t>1</w:t>
    </w:r>
    <w:r w:rsidRPr="005B6F7F">
      <w:rPr>
        <w:b/>
        <w:color w:val="000000" w:themeColor="text1"/>
        <w:sz w:val="16"/>
        <w:szCs w:val="16"/>
      </w:rPr>
      <w:fldChar w:fldCharType="end"/>
    </w:r>
  </w:p>
  <w:p w14:paraId="35DF1C7F" w14:textId="6EC3D90E" w:rsidR="00D0119C" w:rsidRPr="0057475A" w:rsidRDefault="00421CB2" w:rsidP="00D0119C">
    <w:pPr>
      <w:tabs>
        <w:tab w:val="left" w:pos="3828"/>
        <w:tab w:val="right" w:pos="9015"/>
      </w:tabs>
      <w:spacing w:before="0" w:after="200"/>
      <w:rPr>
        <w:b/>
        <w:sz w:val="16"/>
        <w:szCs w:val="16"/>
      </w:rPr>
    </w:pPr>
    <w:r w:rsidRPr="0057475A">
      <w:rPr>
        <w:b/>
        <w:color w:val="FFFFFF"/>
        <w:sz w:val="16"/>
        <w:szCs w:val="16"/>
      </w:rPr>
      <w:t xml:space="preserve">Assessment </w:t>
    </w:r>
    <w:r w:rsidR="0057475A" w:rsidRPr="0057475A">
      <w:rPr>
        <w:b/>
        <w:color w:val="FFFFFF"/>
        <w:sz w:val="16"/>
        <w:szCs w:val="16"/>
      </w:rPr>
      <w:t>support document</w:t>
    </w:r>
    <w:r w:rsidR="00D0119C" w:rsidRPr="0057475A">
      <w:rPr>
        <w:b/>
        <w:sz w:val="16"/>
        <w:szCs w:val="16"/>
      </w:rPr>
      <w:tab/>
    </w:r>
    <w:r w:rsidR="00D0119C" w:rsidRPr="0057475A">
      <w:rPr>
        <w:b/>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8F68932" w:rsidR="003C4C45" w:rsidRDefault="003C4C45" w:rsidP="00136F03">
    <w:pPr>
      <w:pStyle w:val="Header"/>
      <w:tabs>
        <w:tab w:val="clear" w:pos="4513"/>
        <w:tab w:val="clear" w:pos="9026"/>
        <w:tab w:val="left" w:pos="937"/>
      </w:tabs>
      <w:jc w:val="right"/>
    </w:pPr>
    <w:r>
      <w:tab/>
    </w:r>
    <w:r w:rsidR="00136F03">
      <w:rPr>
        <w:noProof/>
      </w:rPr>
      <w:drawing>
        <wp:inline distT="0" distB="0" distL="0" distR="0" wp14:anchorId="4F2DD5A4" wp14:editId="5ABFBE5B">
          <wp:extent cx="149352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3520" cy="5422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2"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36F03"/>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D06BA"/>
    <w:rsid w:val="003E0188"/>
    <w:rsid w:val="003F20AC"/>
    <w:rsid w:val="003F36BD"/>
    <w:rsid w:val="00402636"/>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7475A"/>
    <w:rsid w:val="00581D95"/>
    <w:rsid w:val="00584894"/>
    <w:rsid w:val="005907CB"/>
    <w:rsid w:val="0059319D"/>
    <w:rsid w:val="00597838"/>
    <w:rsid w:val="005B6F7F"/>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3194"/>
    <w:rsid w:val="00E249C8"/>
    <w:rsid w:val="00E82F1D"/>
    <w:rsid w:val="00E97D41"/>
    <w:rsid w:val="00EA25BF"/>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73CE9"/>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5907C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907C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CCE84-CD6F-4D56-AA73-86BCE4558950}">
  <ds:schemaRefs>
    <ds:schemaRef ds:uri="http://schemas.microsoft.com/sharepoint/v3/contenttype/forms"/>
  </ds:schemaRefs>
</ds:datastoreItem>
</file>

<file path=customXml/itemProps2.xml><?xml version="1.0" encoding="utf-8"?>
<ds:datastoreItem xmlns:ds="http://schemas.openxmlformats.org/officeDocument/2006/customXml" ds:itemID="{1E0A5B17-0F14-4302-AC54-680726ED4E32}">
  <ds:schemaRefs>
    <ds:schemaRef ds:uri="http://purl.org/dc/terms/"/>
    <ds:schemaRef ds:uri="fb6fb33a-b717-480d-a383-73aeed660253"/>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eb061674-04de-4199-bb79-1efcf488eb3c"/>
    <ds:schemaRef ds:uri="http://www.w3.org/XML/1998/namespace"/>
  </ds:schemaRefs>
</ds:datastoreItem>
</file>

<file path=customXml/itemProps3.xml><?xml version="1.0" encoding="utf-8"?>
<ds:datastoreItem xmlns:ds="http://schemas.openxmlformats.org/officeDocument/2006/customXml" ds:itemID="{378B3E71-80E7-40A6-B37F-F91DE9382D5F}"/>
</file>

<file path=customXml/itemProps4.xml><?xml version="1.0" encoding="utf-8"?>
<ds:datastoreItem xmlns:ds="http://schemas.openxmlformats.org/officeDocument/2006/customXml" ds:itemID="{7A30DB29-2CA2-49AB-91EC-2C3073195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TotalTime>
  <Pages>2</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Financial goal evaluation template</dc:title>
  <dc:subject/>
  <dc:creator>Bec Colwell</dc:creator>
  <cp:keywords>Assessment support document</cp:keywords>
  <dc:description/>
  <cp:lastModifiedBy>Sally Bush</cp:lastModifiedBy>
  <cp:revision>10</cp:revision>
  <dcterms:created xsi:type="dcterms:W3CDTF">2022-09-08T22:05:00Z</dcterms:created>
  <dcterms:modified xsi:type="dcterms:W3CDTF">2023-07-07T05:49:00Z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y fmtid="{D5CDD505-2E9C-101B-9397-08002B2CF9AE}" pid="4" name="docLang">
    <vt:lpwstr>en</vt:lpwstr>
  </property>
</Properties>
</file>